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33" w:rsidRDefault="00606633" w:rsidP="00606633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s1031" type="#_x0000_t75" style="position:absolute;margin-left:2.85pt;margin-top:29.25pt;width:442.2pt;height:24.45pt;z-index:251658752;visibility:visible">
            <v:imagedata r:id="rId7" o:title=""/>
          </v:shape>
        </w:pict>
      </w: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32" type="#_x0000_t202" alt="텍스트 상자: The 11th International Comic artist Confernce" style="position:absolute;margin-left:2.75pt;margin-top:-1.05pt;width:552pt;height:32pt;z-index:251656704;visibility:visible" filled="f" stroked="f">
            <v:path arrowok="t"/>
            <v:textbox>
              <w:txbxContent>
                <w:p w:rsidR="00606633" w:rsidRPr="00A45FB3" w:rsidRDefault="00606633" w:rsidP="000A0E1E">
                  <w:pPr>
                    <w:spacing w:line="520" w:lineRule="exact"/>
                    <w:ind w:left="31680" w:hangingChars="50" w:firstLine="31680"/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</w:pPr>
                  <w:r w:rsidRPr="00A45FB3"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2023</w:t>
                  </w:r>
                  <w:r w:rsidRPr="00A45FB3"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第十九届世界漫画大会</w:t>
                  </w:r>
                  <w:r w:rsidRPr="00A45FB3"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 xml:space="preserve">  11</w:t>
                  </w:r>
                  <w:r w:rsidRPr="00A45FB3"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／</w:t>
                  </w:r>
                  <w:r w:rsidRPr="00A45FB3"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4</w:t>
                  </w:r>
                  <w:r w:rsidRPr="00A45FB3">
                    <w:rPr>
                      <w:rFonts w:ascii="宋体" w:eastAsia="宋体" w:hAnsi="宋体" w:cs="宋体" w:hint="eastAsia"/>
                      <w:color w:val="244061"/>
                      <w:sz w:val="52"/>
                      <w:szCs w:val="52"/>
                      <w:lang w:eastAsia="zh-CN"/>
                    </w:rPr>
                    <w:t>～</w:t>
                  </w:r>
                  <w:r w:rsidRPr="00A45FB3">
                    <w:rPr>
                      <w:rFonts w:ascii="宋体" w:eastAsia="宋体" w:hAnsi="宋体" w:cs="宋体"/>
                      <w:color w:val="244061"/>
                      <w:sz w:val="52"/>
                      <w:szCs w:val="52"/>
                      <w:lang w:eastAsia="zh-CN"/>
                    </w:rPr>
                    <w:t>8</w:t>
                  </w:r>
                </w:p>
              </w:txbxContent>
            </v:textbox>
            <w10:wrap type="square"/>
          </v:shape>
        </w:pict>
      </w:r>
    </w:p>
    <w:p w:rsidR="00606633" w:rsidRDefault="00606633" w:rsidP="000A0E1E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</w:p>
    <w:p w:rsidR="00606633" w:rsidRDefault="00606633" w:rsidP="00DB21AA">
      <w:pPr>
        <w:rPr>
          <w:rFonts w:eastAsia="宋体"/>
          <w:lang w:eastAsia="zh-CN"/>
        </w:rPr>
      </w:pPr>
      <w:r>
        <w:rPr>
          <w:noProof/>
          <w:lang w:val="en-US" w:eastAsia="zh-CN"/>
        </w:rPr>
        <w:pict>
          <v:line id="Line 75" o:spid="_x0000_s1033" style="position:absolute;z-index:251657728;visibility:visible" from="0,6.95pt" to="540pt,6.95pt" strokecolor="red" strokeweight="3pt">
            <o:lock v:ext="edit" shapetype="f"/>
          </v:line>
        </w:pict>
      </w:r>
    </w:p>
    <w:p w:rsidR="00606633" w:rsidRPr="00D01706" w:rsidRDefault="00606633" w:rsidP="002034DD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举办时间：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11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4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至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8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5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天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4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晚）</w:t>
      </w:r>
    </w:p>
    <w:p w:rsidR="00606633" w:rsidRPr="00D01706" w:rsidRDefault="00606633" w:rsidP="002034DD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举办地点：中国安阳市</w:t>
      </w:r>
    </w:p>
    <w:p w:rsidR="00606633" w:rsidRPr="00D01706" w:rsidRDefault="00606633" w:rsidP="00053B3F">
      <w:pPr>
        <w:rPr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大会主题：《</w:t>
      </w:r>
      <w:r w:rsidRPr="00D01706">
        <w:rPr>
          <w:rFonts w:ascii="宋体" w:eastAsia="宋体" w:hAnsi="宋体" w:cs="宋体" w:hint="eastAsia"/>
          <w:sz w:val="28"/>
          <w:szCs w:val="28"/>
          <w:lang w:eastAsia="zh-CN"/>
        </w:rPr>
        <w:t>用漫画连接世界，用漫画面向未来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》</w:t>
      </w:r>
    </w:p>
    <w:p w:rsidR="00606633" w:rsidRPr="00D01706" w:rsidRDefault="00606633" w:rsidP="002034DD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主要活动：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ICC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高峰论坛、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ICC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作品展、漫画家之夜、文化探访。</w:t>
      </w:r>
    </w:p>
    <w:p w:rsidR="00606633" w:rsidRPr="00D01706" w:rsidRDefault="00606633" w:rsidP="002034DD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大会日程：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2051"/>
        <w:gridCol w:w="2050"/>
        <w:gridCol w:w="2050"/>
        <w:gridCol w:w="2050"/>
        <w:gridCol w:w="2050"/>
      </w:tblGrid>
      <w:tr w:rsidR="00606633">
        <w:trPr>
          <w:trHeight w:val="20"/>
        </w:trPr>
        <w:tc>
          <w:tcPr>
            <w:tcW w:w="335" w:type="pct"/>
            <w:vMerge w:val="restar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日程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第一天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第二天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第三天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第四天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第五天</w:t>
            </w:r>
          </w:p>
        </w:tc>
      </w:tr>
      <w:tr w:rsidR="00606633">
        <w:trPr>
          <w:trHeight w:val="20"/>
        </w:trPr>
        <w:tc>
          <w:tcPr>
            <w:tcW w:w="335" w:type="pct"/>
            <w:vMerge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11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月</w:t>
            </w: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4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日（六）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11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月</w:t>
            </w: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5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日（日）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11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月</w:t>
            </w: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6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日（一）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11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月</w:t>
            </w: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7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日（二）</w:t>
            </w:r>
          </w:p>
        </w:tc>
        <w:tc>
          <w:tcPr>
            <w:tcW w:w="933" w:type="pct"/>
            <w:vAlign w:val="center"/>
          </w:tcPr>
          <w:p w:rsidR="00606633" w:rsidRPr="00D01706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11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月</w:t>
            </w:r>
            <w:r w:rsidRPr="00D01706">
              <w:rPr>
                <w:rFonts w:ascii="方正书宋简体" w:eastAsia="方正书宋简体" w:hAnsi="宋体" w:cs="方正书宋简体"/>
                <w:sz w:val="28"/>
                <w:szCs w:val="28"/>
                <w:lang w:eastAsia="zh-CN"/>
              </w:rPr>
              <w:t>8</w:t>
            </w:r>
            <w:r w:rsidRPr="00D01706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日（三）</w:t>
            </w:r>
          </w:p>
        </w:tc>
      </w:tr>
      <w:tr w:rsidR="00606633">
        <w:trPr>
          <w:trHeight w:val="20"/>
        </w:trPr>
        <w:tc>
          <w:tcPr>
            <w:tcW w:w="335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上午</w:t>
            </w:r>
          </w:p>
        </w:tc>
        <w:tc>
          <w:tcPr>
            <w:tcW w:w="933" w:type="pct"/>
            <w:vMerge w:val="restar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参会代表</w:t>
            </w: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抵达北京或其它机场</w:t>
            </w:r>
          </w:p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全天报到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/>
                <w:sz w:val="21"/>
                <w:szCs w:val="21"/>
                <w:lang w:eastAsia="zh-CN"/>
              </w:rPr>
              <w:t>ICC</w:t>
            </w: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作品展开幕式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文化探访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文化探访</w:t>
            </w:r>
          </w:p>
        </w:tc>
        <w:tc>
          <w:tcPr>
            <w:tcW w:w="933" w:type="pct"/>
            <w:vMerge w:val="restart"/>
            <w:vAlign w:val="center"/>
          </w:tcPr>
          <w:p w:rsidR="0060663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参会代表返程</w:t>
            </w:r>
          </w:p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</w:p>
        </w:tc>
      </w:tr>
      <w:tr w:rsidR="00606633">
        <w:trPr>
          <w:trHeight w:val="20"/>
        </w:trPr>
        <w:tc>
          <w:tcPr>
            <w:tcW w:w="335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下午</w:t>
            </w:r>
          </w:p>
        </w:tc>
        <w:tc>
          <w:tcPr>
            <w:tcW w:w="933" w:type="pct"/>
            <w:vMerge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/>
                <w:sz w:val="21"/>
                <w:szCs w:val="21"/>
                <w:lang w:eastAsia="zh-CN"/>
              </w:rPr>
              <w:t>ICC</w:t>
            </w: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高峰论坛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文化探访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文化探访</w:t>
            </w:r>
          </w:p>
        </w:tc>
        <w:tc>
          <w:tcPr>
            <w:tcW w:w="933" w:type="pct"/>
            <w:vMerge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606633">
        <w:trPr>
          <w:trHeight w:val="20"/>
        </w:trPr>
        <w:tc>
          <w:tcPr>
            <w:tcW w:w="335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8"/>
                <w:szCs w:val="28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8"/>
                <w:szCs w:val="28"/>
                <w:lang w:eastAsia="zh-CN"/>
              </w:rPr>
              <w:t>晚上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>
              <w:rPr>
                <w:rFonts w:ascii="方正书宋简体" w:eastAsia="方正书宋简体" w:hAnsi="宋体" w:cs="方正书宋简体"/>
                <w:sz w:val="21"/>
                <w:szCs w:val="21"/>
                <w:lang w:eastAsia="zh-CN"/>
              </w:rPr>
              <w:t>ICC</w:t>
            </w: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常委会议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开幕式和欢迎宴会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漫画家之夜</w:t>
            </w:r>
          </w:p>
        </w:tc>
        <w:tc>
          <w:tcPr>
            <w:tcW w:w="933" w:type="pct"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1"/>
                <w:szCs w:val="21"/>
                <w:lang w:eastAsia="zh-CN"/>
              </w:rPr>
            </w:pPr>
            <w:r w:rsidRPr="009A78D3">
              <w:rPr>
                <w:rFonts w:ascii="方正书宋简体" w:eastAsia="方正书宋简体" w:hAnsi="宋体" w:cs="方正书宋简体" w:hint="eastAsia"/>
                <w:sz w:val="21"/>
                <w:szCs w:val="21"/>
                <w:lang w:eastAsia="zh-CN"/>
              </w:rPr>
              <w:t>闭幕式和欢送宴会</w:t>
            </w:r>
          </w:p>
        </w:tc>
        <w:tc>
          <w:tcPr>
            <w:tcW w:w="933" w:type="pct"/>
            <w:vMerge/>
            <w:vAlign w:val="center"/>
          </w:tcPr>
          <w:p w:rsidR="00606633" w:rsidRPr="009A78D3" w:rsidRDefault="00606633" w:rsidP="009A78D3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606633" w:rsidRPr="00D01706" w:rsidRDefault="00606633" w:rsidP="002034DD">
      <w:pPr>
        <w:spacing w:line="300" w:lineRule="auto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重要事项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、参展漫画作品提交截止时间：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9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、参加大会代表报名时间：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9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30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、演讲嘉宾名单：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9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25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4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、高峰论坛演讲稿：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9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30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日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5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、请所有参会人员于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2023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年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前告知航班时间、证件复印件，以便为代表预订机场到安阳高铁车票。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6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、凡乘坐到北京各个机场航班，最好在中午之前到达北京，最晚到达时间不超过下午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2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点。凡到达郑州新郑机场航班，最晚不超过下午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4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点。</w:t>
      </w:r>
    </w:p>
    <w:p w:rsidR="00606633" w:rsidRPr="00D01706" w:rsidRDefault="00606633" w:rsidP="002034DD">
      <w:pPr>
        <w:widowControl w:val="0"/>
        <w:spacing w:line="300" w:lineRule="auto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7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、参加大会会议费请在会议报道时交大会组委会，请交人民币。</w:t>
      </w:r>
    </w:p>
    <w:p w:rsidR="00606633" w:rsidRPr="00D01706" w:rsidRDefault="00606633" w:rsidP="000A0E1E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请将填好的报名表、参展漫画作品、大会参加费统一交各地区联系窗口、如有不明事宜，请随时与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ICC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事务局、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ICC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中国委员会联系，感谢您的配合和支持。</w:t>
      </w:r>
    </w:p>
    <w:p w:rsidR="00606633" w:rsidRPr="00D01706" w:rsidRDefault="00606633" w:rsidP="000A0E1E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ICC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中国委员会：</w:t>
      </w:r>
    </w:p>
    <w:p w:rsidR="00606633" w:rsidRPr="00D01706" w:rsidRDefault="00606633" w:rsidP="000A0E1E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 w:cs="方正书宋简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Tel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：（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010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）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64414381</w:t>
      </w:r>
    </w:p>
    <w:p w:rsidR="00606633" w:rsidRPr="00D01706" w:rsidRDefault="00606633" w:rsidP="000A0E1E">
      <w:pPr>
        <w:widowControl w:val="0"/>
        <w:spacing w:line="300" w:lineRule="auto"/>
        <w:ind w:firstLineChars="200" w:firstLine="31680"/>
        <w:jc w:val="both"/>
        <w:rPr>
          <w:rFonts w:ascii="方正书宋简体" w:eastAsia="方正书宋简体" w:hAnsi="宋体" w:cs="方正书宋简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E-mail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：</w:t>
      </w:r>
      <w:hyperlink r:id="rId8" w:history="1">
        <w:r w:rsidRPr="00D01706">
          <w:rPr>
            <w:rStyle w:val="Hyperlink"/>
            <w:rFonts w:ascii="方正书宋简体" w:eastAsia="方正书宋简体" w:hAnsi="宋体" w:cs="方正书宋简体"/>
            <w:sz w:val="28"/>
            <w:szCs w:val="28"/>
            <w:lang w:eastAsia="zh-CN"/>
          </w:rPr>
          <w:t>comicchina@163.com</w:t>
        </w:r>
      </w:hyperlink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 </w:t>
      </w:r>
      <w:hyperlink r:id="rId9" w:history="1">
        <w:r w:rsidRPr="00D01706">
          <w:rPr>
            <w:rStyle w:val="Hyperlink"/>
            <w:rFonts w:ascii="方正书宋简体" w:eastAsia="方正书宋简体" w:hAnsi="宋体" w:cs="方正书宋简体"/>
            <w:sz w:val="28"/>
            <w:szCs w:val="28"/>
            <w:lang w:eastAsia="zh-CN"/>
          </w:rPr>
          <w:t>biody@sina.com</w:t>
        </w:r>
      </w:hyperlink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 xml:space="preserve"> </w:t>
      </w:r>
    </w:p>
    <w:p w:rsidR="00606633" w:rsidRPr="00D01706" w:rsidRDefault="00606633" w:rsidP="00403811">
      <w:pPr>
        <w:widowControl w:val="0"/>
        <w:spacing w:line="300" w:lineRule="auto"/>
        <w:ind w:firstLineChars="196" w:firstLine="31680"/>
        <w:jc w:val="both"/>
        <w:rPr>
          <w:rFonts w:ascii="方正书宋简体" w:eastAsia="方正书宋简体" w:hAnsi="宋体"/>
          <w:sz w:val="28"/>
          <w:szCs w:val="28"/>
          <w:lang w:eastAsia="zh-CN"/>
        </w:rPr>
      </w:pP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Mobile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：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13910618422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13911009826</w:t>
      </w:r>
      <w:r w:rsidRPr="00D01706">
        <w:rPr>
          <w:rFonts w:ascii="方正书宋简体" w:eastAsia="方正书宋简体" w:hAnsi="宋体" w:cs="方正书宋简体" w:hint="eastAsia"/>
          <w:sz w:val="28"/>
          <w:szCs w:val="28"/>
          <w:lang w:eastAsia="zh-CN"/>
        </w:rPr>
        <w:t>、</w:t>
      </w:r>
      <w:r w:rsidRPr="00D01706">
        <w:rPr>
          <w:rFonts w:ascii="方正书宋简体" w:eastAsia="方正书宋简体" w:hAnsi="宋体" w:cs="方正书宋简体"/>
          <w:sz w:val="28"/>
          <w:szCs w:val="28"/>
          <w:lang w:eastAsia="zh-CN"/>
        </w:rPr>
        <w:t>18611763266</w:t>
      </w:r>
    </w:p>
    <w:sectPr w:rsidR="00606633" w:rsidRPr="00D01706" w:rsidSect="002034DD">
      <w:headerReference w:type="default" r:id="rId10"/>
      <w:footerReference w:type="default" r:id="rId11"/>
      <w:pgSz w:w="11906" w:h="16838" w:code="9"/>
      <w:pgMar w:top="402" w:right="567" w:bottom="663" w:left="567" w:header="851" w:footer="55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633" w:rsidRDefault="00606633">
      <w:r>
        <w:separator/>
      </w:r>
    </w:p>
  </w:endnote>
  <w:endnote w:type="continuationSeparator" w:id="0">
    <w:p w:rsidR="00606633" w:rsidRDefault="0060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平成明朝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粗明體">
    <w:altName w:val="PMingLiU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书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ulim">
    <w:altName w:val="萜茌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DFKai-SB">
    <w:altName w:val="PMingLiU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Rounded MT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633" w:rsidRPr="0062014C" w:rsidRDefault="00606633" w:rsidP="0062014C">
    <w:pPr>
      <w:pStyle w:val="Header"/>
      <w:jc w:val="center"/>
      <w:rPr>
        <w:rFonts w:eastAsia="PMingLiU"/>
        <w:sz w:val="20"/>
        <w:szCs w:val="20"/>
        <w:lang w:eastAsia="zh-TW"/>
      </w:rPr>
    </w:pPr>
    <w:r w:rsidRPr="0062014C">
      <w:rPr>
        <w:rFonts w:eastAsia="PMingLiU"/>
        <w:sz w:val="20"/>
        <w:szCs w:val="20"/>
        <w:lang w:eastAsia="zh-TW"/>
      </w:rPr>
      <w:t>-</w:t>
    </w:r>
    <w:r w:rsidRPr="0062014C">
      <w:rPr>
        <w:rStyle w:val="PageNumber"/>
        <w:sz w:val="20"/>
        <w:szCs w:val="20"/>
      </w:rPr>
      <w:fldChar w:fldCharType="begin"/>
    </w:r>
    <w:r w:rsidRPr="0062014C">
      <w:rPr>
        <w:rStyle w:val="PageNumber"/>
        <w:sz w:val="20"/>
        <w:szCs w:val="20"/>
      </w:rPr>
      <w:instrText xml:space="preserve"> PAGE </w:instrText>
    </w:r>
    <w:r w:rsidRPr="0062014C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62014C">
      <w:rPr>
        <w:rStyle w:val="PageNumber"/>
        <w:sz w:val="20"/>
        <w:szCs w:val="20"/>
      </w:rPr>
      <w:fldChar w:fldCharType="end"/>
    </w:r>
    <w:r w:rsidRPr="0062014C">
      <w:rPr>
        <w:rStyle w:val="PageNumber"/>
        <w:rFonts w:eastAsia="PMingLiU"/>
        <w:sz w:val="20"/>
        <w:szCs w:val="20"/>
        <w:lang w:eastAsia="zh-TW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633" w:rsidRDefault="00606633">
      <w:r>
        <w:separator/>
      </w:r>
    </w:p>
  </w:footnote>
  <w:footnote w:type="continuationSeparator" w:id="0">
    <w:p w:rsidR="00606633" w:rsidRDefault="00606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633" w:rsidRDefault="00606633">
    <w:pPr>
      <w:rPr>
        <w:rFonts w:eastAsia="PMingLiU"/>
        <w:lang w:eastAsia="zh-TW"/>
      </w:rPr>
    </w:pPr>
    <w:r>
      <w:rPr>
        <w:noProof/>
        <w:lang w:val="en-US" w:eastAsia="zh-CN"/>
      </w:rPr>
      <w:pict>
        <v:group id="Group 25" o:spid="_x0000_s2049" style="position:absolute;margin-left:-36pt;margin-top:-50.2pt;width:613.65pt;height:69.25pt;z-index:251660288" coordorigin="-153,-153" coordsize="12273,1385">
          <v:rect id="Rectangle 8" o:spid="_x0000_s2050" style="position:absolute;left:-153;top:-153;width:12273;height:1343;visibility:visible" fillcolor="#92cddc" strokecolor="#4bacc6" strokeweight="1pt">
            <v:fill color2="#4bacc6" focus="50%" type="gradient"/>
            <v:shadow on="t" color="#205867" offset="1pt"/>
            <v:path arrowok="t"/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51" type="#_x0000_t202" style="position:absolute;left:1352;top:393;width:6045;height:839;visibility:visible" filled="f" stroked="f">
            <v:path arrowok="t"/>
            <v:textbox>
              <w:txbxContent>
                <w:p w:rsidR="00606633" w:rsidRPr="00DB21AA" w:rsidRDefault="00606633" w:rsidP="00B05013">
                  <w:pPr>
                    <w:spacing w:line="720" w:lineRule="exact"/>
                    <w:rPr>
                      <w:rFonts w:ascii="Lucida Sans Unicode" w:eastAsia="PMingLiU" w:hAnsi="Lucida Sans Unicode"/>
                      <w:b/>
                      <w:bCs/>
                      <w:color w:val="17365D"/>
                      <w:sz w:val="56"/>
                      <w:szCs w:val="56"/>
                      <w:lang w:eastAsia="zh-TW"/>
                    </w:rPr>
                  </w:pPr>
                  <w:r w:rsidRPr="00DB21AA">
                    <w:rPr>
                      <w:rFonts w:ascii="Lucida Sans Unicode" w:eastAsia="宋体" w:hAnsi="Lucida Sans Unicode" w:cs="Lucida Sans Unicode"/>
                      <w:b/>
                      <w:bCs/>
                      <w:color w:val="17365D"/>
                      <w:sz w:val="56"/>
                      <w:szCs w:val="56"/>
                      <w:lang w:eastAsia="zh-CN"/>
                    </w:rPr>
                    <w:t>Conference Outline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" o:spid="_x0000_s2052" type="#_x0000_t75" style="position:absolute;left:10288;top:567;width:1282;height:529;visibility:visible" stroked="t" strokecolor="red">
            <v:imagedata r:id="rId1" o:title="" croptop="9666f" cropbottom="39054f" cropleft="9840f" cropright="11162f"/>
            <v:path arrowok="t"/>
            <o:lock v:ext="edit" aspectratio="f"/>
          </v:shape>
          <v:shape id="Text Box 23" o:spid="_x0000_s2053" type="#_x0000_t202" style="position:absolute;left:8064;top:760;width:2450;height:379;visibility:visible" filled="f" stroked="f">
            <v:path arrowok="t"/>
            <v:textbox>
              <w:txbxContent>
                <w:p w:rsidR="00606633" w:rsidRPr="00E92EC9" w:rsidRDefault="00606633" w:rsidP="006E3837">
                  <w:pPr>
                    <w:spacing w:line="220" w:lineRule="exact"/>
                    <w:jc w:val="both"/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</w:pPr>
                  <w:hyperlink r:id="rId2" w:history="1">
                    <w:r w:rsidRPr="00E92EC9">
                      <w:rPr>
                        <w:rStyle w:val="Hyperlink"/>
                        <w:rFonts w:ascii="Lucida Sans Unicode" w:eastAsia="PMingLiU" w:hAnsi="Lucida Sans Unicode" w:cs="Lucida Sans Unicode"/>
                        <w:color w:val="17365D"/>
                        <w:sz w:val="18"/>
                        <w:szCs w:val="18"/>
                        <w:lang w:eastAsia="zh-TW"/>
                      </w:rPr>
                      <w:t>www.intercomicon.org</w:t>
                    </w:r>
                  </w:hyperlink>
                  <w:r w:rsidRPr="00E92EC9"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  <w:t xml:space="preserve"> </w:t>
                  </w:r>
                </w:p>
              </w:txbxContent>
            </v:textbox>
          </v:shape>
        </v:group>
      </w:pict>
    </w:r>
  </w:p>
  <w:p w:rsidR="00606633" w:rsidRDefault="00606633">
    <w:pPr>
      <w:rPr>
        <w:rFonts w:eastAsia="PMingLiU"/>
        <w:lang w:eastAsia="zh-T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35F4"/>
    <w:multiLevelType w:val="hybridMultilevel"/>
    <w:tmpl w:val="2A24F050"/>
    <w:lvl w:ilvl="0" w:tplc="801C65C4">
      <w:start w:val="30"/>
      <w:numFmt w:val="bullet"/>
      <w:suff w:val="space"/>
      <w:lvlText w:val="☆"/>
      <w:lvlJc w:val="left"/>
      <w:pPr>
        <w:ind w:left="2160" w:hanging="240"/>
      </w:pPr>
      <w:rPr>
        <w:rFonts w:ascii="平成明朝" w:eastAsia="平成明朝" w:hAnsi="平成明朝" w:hint="eastAsia"/>
      </w:rPr>
    </w:lvl>
    <w:lvl w:ilvl="1" w:tplc="000B0409">
      <w:start w:val="1"/>
      <w:numFmt w:val="bullet"/>
      <w:lvlText w:val="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1">
    <w:nsid w:val="0E0D2A9E"/>
    <w:multiLevelType w:val="hybridMultilevel"/>
    <w:tmpl w:val="8B1E81C2"/>
    <w:lvl w:ilvl="0" w:tplc="6E4011B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華康粗明體" w:eastAsia="華康粗明體" w:hAnsi="Arial" w:hint="eastAsia"/>
        <w:sz w:val="18"/>
        <w:szCs w:val="18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FCC4342"/>
    <w:multiLevelType w:val="hybridMultilevel"/>
    <w:tmpl w:val="A844C7DC"/>
    <w:lvl w:ilvl="0" w:tplc="E594EF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宋体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AD21805"/>
    <w:multiLevelType w:val="hybridMultilevel"/>
    <w:tmpl w:val="5C86155A"/>
    <w:lvl w:ilvl="0" w:tplc="17D4A71A">
      <w:start w:val="3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B733563"/>
    <w:multiLevelType w:val="hybridMultilevel"/>
    <w:tmpl w:val="9FEED396"/>
    <w:lvl w:ilvl="0" w:tplc="6C4892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CD01BA0"/>
    <w:multiLevelType w:val="hybridMultilevel"/>
    <w:tmpl w:val="0444E280"/>
    <w:lvl w:ilvl="0" w:tplc="856AAD32">
      <w:start w:val="1"/>
      <w:numFmt w:val="bullet"/>
      <w:lvlText w:val="-"/>
      <w:lvlJc w:val="left"/>
      <w:pPr>
        <w:ind w:left="1649" w:hanging="360"/>
      </w:pPr>
      <w:rPr>
        <w:rFonts w:ascii="Gulim" w:eastAsia="Gulim" w:hAnsi="Gulim" w:hint="eastAsia"/>
      </w:rPr>
    </w:lvl>
    <w:lvl w:ilvl="1" w:tplc="04090003">
      <w:start w:val="1"/>
      <w:numFmt w:val="bullet"/>
      <w:lvlText w:val=""/>
      <w:lvlJc w:val="left"/>
      <w:pPr>
        <w:ind w:left="208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89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8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8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8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9" w:hanging="400"/>
      </w:pPr>
      <w:rPr>
        <w:rFonts w:ascii="Wingdings" w:hAnsi="Wingdings" w:hint="default"/>
      </w:rPr>
    </w:lvl>
  </w:abstractNum>
  <w:abstractNum w:abstractNumId="6">
    <w:nsid w:val="1DFC7432"/>
    <w:multiLevelType w:val="hybridMultilevel"/>
    <w:tmpl w:val="12C8C196"/>
    <w:lvl w:ilvl="0" w:tplc="FA563E0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華康粗明體" w:eastAsia="華康粗明體" w:hAnsi="Arial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1FBF1E3F"/>
    <w:multiLevelType w:val="hybridMultilevel"/>
    <w:tmpl w:val="A3F460E0"/>
    <w:lvl w:ilvl="0" w:tplc="91FAA2A2">
      <w:start w:val="1"/>
      <w:numFmt w:val="bullet"/>
      <w:lvlText w:val=""/>
      <w:lvlJc w:val="left"/>
      <w:pPr>
        <w:ind w:left="2480" w:hanging="360"/>
      </w:pPr>
      <w:rPr>
        <w:rFonts w:ascii="Wingdings" w:eastAsia="Gulim" w:hAnsi="Wingdings" w:hint="default"/>
      </w:rPr>
    </w:lvl>
    <w:lvl w:ilvl="1" w:tplc="04090003">
      <w:start w:val="1"/>
      <w:numFmt w:val="bullet"/>
      <w:lvlText w:val=""/>
      <w:lvlJc w:val="left"/>
      <w:pPr>
        <w:ind w:left="2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7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1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5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9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3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720" w:hanging="400"/>
      </w:pPr>
      <w:rPr>
        <w:rFonts w:ascii="Wingdings" w:hAnsi="Wingdings" w:hint="default"/>
      </w:rPr>
    </w:lvl>
  </w:abstractNum>
  <w:abstractNum w:abstractNumId="8">
    <w:nsid w:val="202F7094"/>
    <w:multiLevelType w:val="hybridMultilevel"/>
    <w:tmpl w:val="A580C702"/>
    <w:lvl w:ilvl="0" w:tplc="1610BC34">
      <w:start w:val="7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PMingLiU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0BA2C8D"/>
    <w:multiLevelType w:val="hybridMultilevel"/>
    <w:tmpl w:val="9EA4AA36"/>
    <w:lvl w:ilvl="0" w:tplc="55F28878">
      <w:start w:val="1"/>
      <w:numFmt w:val="bullet"/>
      <w:lvlText w:val="-"/>
      <w:lvlJc w:val="left"/>
      <w:pPr>
        <w:tabs>
          <w:tab w:val="num" w:pos="2000"/>
        </w:tabs>
        <w:ind w:left="20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0">
    <w:nsid w:val="224E3FC3"/>
    <w:multiLevelType w:val="hybridMultilevel"/>
    <w:tmpl w:val="8FFC2BD0"/>
    <w:lvl w:ilvl="0" w:tplc="23A4C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9265AAF"/>
    <w:multiLevelType w:val="hybridMultilevel"/>
    <w:tmpl w:val="A13A9480"/>
    <w:lvl w:ilvl="0" w:tplc="0B0C0802">
      <w:start w:val="5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Gulim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2">
    <w:nsid w:val="2D9B42A7"/>
    <w:multiLevelType w:val="hybridMultilevel"/>
    <w:tmpl w:val="69D8F792"/>
    <w:lvl w:ilvl="0" w:tplc="E784711E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3">
    <w:nsid w:val="31C62A90"/>
    <w:multiLevelType w:val="hybridMultilevel"/>
    <w:tmpl w:val="60F87A16"/>
    <w:lvl w:ilvl="0" w:tplc="EBB62D46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Gulim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4">
    <w:nsid w:val="331850BC"/>
    <w:multiLevelType w:val="hybridMultilevel"/>
    <w:tmpl w:val="CFCA25A8"/>
    <w:lvl w:ilvl="0" w:tplc="EB4C62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宋体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4D624BD"/>
    <w:multiLevelType w:val="hybridMultilevel"/>
    <w:tmpl w:val="5B206E82"/>
    <w:lvl w:ilvl="0" w:tplc="C218CBFE">
      <w:start w:val="5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Gulim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6">
    <w:nsid w:val="352D3794"/>
    <w:multiLevelType w:val="hybridMultilevel"/>
    <w:tmpl w:val="B9BA8BF8"/>
    <w:lvl w:ilvl="0" w:tplc="05C012FC">
      <w:start w:val="1"/>
      <w:numFmt w:val="bullet"/>
      <w:lvlText w:val="-"/>
      <w:lvlJc w:val="left"/>
      <w:pPr>
        <w:ind w:left="900" w:hanging="360"/>
      </w:pPr>
      <w:rPr>
        <w:rFonts w:ascii="Gulim" w:eastAsia="Gulim" w:hAnsi="Gulim" w:hint="eastAsia"/>
      </w:rPr>
    </w:lvl>
    <w:lvl w:ilvl="1" w:tplc="04090003">
      <w:start w:val="1"/>
      <w:numFmt w:val="bullet"/>
      <w:lvlText w:val=""/>
      <w:lvlJc w:val="left"/>
      <w:pPr>
        <w:ind w:left="134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74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4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4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94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4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4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00"/>
      </w:pPr>
      <w:rPr>
        <w:rFonts w:ascii="Wingdings" w:hAnsi="Wingdings" w:cs="Wingdings" w:hint="default"/>
      </w:rPr>
    </w:lvl>
  </w:abstractNum>
  <w:abstractNum w:abstractNumId="17">
    <w:nsid w:val="47DB5281"/>
    <w:multiLevelType w:val="hybridMultilevel"/>
    <w:tmpl w:val="3CB8B4E6"/>
    <w:lvl w:ilvl="0" w:tplc="17D4A71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8">
    <w:nsid w:val="4CA75C14"/>
    <w:multiLevelType w:val="hybridMultilevel"/>
    <w:tmpl w:val="1FB27350"/>
    <w:lvl w:ilvl="0" w:tplc="41DCEEA6">
      <w:start w:val="30"/>
      <w:numFmt w:val="bullet"/>
      <w:lvlText w:val=""/>
      <w:lvlJc w:val="left"/>
      <w:pPr>
        <w:tabs>
          <w:tab w:val="num" w:pos="1360"/>
        </w:tabs>
        <w:ind w:left="1360" w:hanging="360"/>
      </w:pPr>
      <w:rPr>
        <w:rFonts w:ascii="Wingdings" w:eastAsia="Gulim" w:hAnsi="Wingdings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200"/>
        </w:tabs>
        <w:ind w:left="22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600"/>
        </w:tabs>
        <w:ind w:left="26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000"/>
        </w:tabs>
        <w:ind w:left="30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00"/>
        </w:tabs>
        <w:ind w:left="34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800"/>
        </w:tabs>
        <w:ind w:left="38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200"/>
        </w:tabs>
        <w:ind w:left="42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600"/>
        </w:tabs>
        <w:ind w:left="4600" w:hanging="400"/>
      </w:pPr>
      <w:rPr>
        <w:rFonts w:ascii="Wingdings" w:hAnsi="Wingdings" w:cs="Wingdings" w:hint="default"/>
      </w:rPr>
    </w:lvl>
  </w:abstractNum>
  <w:abstractNum w:abstractNumId="19">
    <w:nsid w:val="4F106AE9"/>
    <w:multiLevelType w:val="hybridMultilevel"/>
    <w:tmpl w:val="EDD83346"/>
    <w:lvl w:ilvl="0" w:tplc="729676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DFKai-SB" w:eastAsia="DFKai-SB" w:hAnsi="DFKai-SB" w:hint="eastAsia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0">
    <w:nsid w:val="4F762A3C"/>
    <w:multiLevelType w:val="hybridMultilevel"/>
    <w:tmpl w:val="EF7281A2"/>
    <w:lvl w:ilvl="0" w:tplc="17D4A71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1">
    <w:nsid w:val="50BC775D"/>
    <w:multiLevelType w:val="hybridMultilevel"/>
    <w:tmpl w:val="F668B808"/>
    <w:lvl w:ilvl="0" w:tplc="7ADCB5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宋体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11C6282"/>
    <w:multiLevelType w:val="hybridMultilevel"/>
    <w:tmpl w:val="E7845D0E"/>
    <w:lvl w:ilvl="0" w:tplc="C526FC54">
      <w:start w:val="1"/>
      <w:numFmt w:val="decimal"/>
      <w:lvlText w:val="%1.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23">
    <w:nsid w:val="51CF28A1"/>
    <w:multiLevelType w:val="hybridMultilevel"/>
    <w:tmpl w:val="315E71BC"/>
    <w:lvl w:ilvl="0" w:tplc="15E0C51A">
      <w:numFmt w:val="bullet"/>
      <w:suff w:val="space"/>
      <w:lvlText w:val="・"/>
      <w:lvlJc w:val="left"/>
      <w:pPr>
        <w:ind w:left="240" w:hanging="240"/>
      </w:pPr>
      <w:rPr>
        <w:rFonts w:ascii="平成明朝" w:eastAsia="平成明朝" w:hAnsi="MS PMincho" w:hint="eastAsia"/>
      </w:rPr>
    </w:lvl>
    <w:lvl w:ilvl="1" w:tplc="77BAA048">
      <w:start w:val="30"/>
      <w:numFmt w:val="bullet"/>
      <w:suff w:val="space"/>
      <w:lvlText w:val="※"/>
      <w:lvlJc w:val="left"/>
      <w:pPr>
        <w:ind w:left="680" w:hanging="20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4">
    <w:nsid w:val="60E92805"/>
    <w:multiLevelType w:val="hybridMultilevel"/>
    <w:tmpl w:val="F9EC736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5EF44AD"/>
    <w:multiLevelType w:val="hybridMultilevel"/>
    <w:tmpl w:val="9BC4509E"/>
    <w:lvl w:ilvl="0" w:tplc="47F63F6A">
      <w:start w:val="2"/>
      <w:numFmt w:val="bullet"/>
      <w:lvlText w:val="※"/>
      <w:lvlJc w:val="left"/>
      <w:pPr>
        <w:tabs>
          <w:tab w:val="num" w:pos="560"/>
        </w:tabs>
        <w:ind w:left="560" w:hanging="360"/>
      </w:pPr>
      <w:rPr>
        <w:rFonts w:ascii="PMingLiU" w:eastAsia="PMingLiU" w:hAnsi="PMingLiU" w:hint="eastAsia"/>
        <w:u w:val="none"/>
      </w:rPr>
    </w:lvl>
    <w:lvl w:ilvl="1" w:tplc="04090003">
      <w:start w:val="1"/>
      <w:numFmt w:val="bullet"/>
      <w:lvlText w:val=""/>
      <w:lvlJc w:val="left"/>
      <w:pPr>
        <w:tabs>
          <w:tab w:val="num" w:pos="1160"/>
        </w:tabs>
        <w:ind w:left="11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40"/>
        </w:tabs>
        <w:ind w:left="16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00"/>
        </w:tabs>
        <w:ind w:left="26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80"/>
        </w:tabs>
        <w:ind w:left="30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560"/>
        </w:tabs>
        <w:ind w:left="35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40"/>
        </w:tabs>
        <w:ind w:left="40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20"/>
        </w:tabs>
        <w:ind w:left="4520" w:hanging="480"/>
      </w:pPr>
      <w:rPr>
        <w:rFonts w:ascii="Wingdings" w:hAnsi="Wingdings" w:cs="Wingdings" w:hint="default"/>
      </w:rPr>
    </w:lvl>
  </w:abstractNum>
  <w:abstractNum w:abstractNumId="26">
    <w:nsid w:val="6F8C186B"/>
    <w:multiLevelType w:val="hybridMultilevel"/>
    <w:tmpl w:val="DB12C47C"/>
    <w:lvl w:ilvl="0" w:tplc="461C32EC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Arial" w:eastAsia="Gulim" w:hAnsi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670"/>
        </w:tabs>
        <w:ind w:left="167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70"/>
        </w:tabs>
        <w:ind w:left="207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70"/>
        </w:tabs>
        <w:ind w:left="247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70"/>
        </w:tabs>
        <w:ind w:left="287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70"/>
        </w:tabs>
        <w:ind w:left="327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70"/>
        </w:tabs>
        <w:ind w:left="367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70"/>
        </w:tabs>
        <w:ind w:left="407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70"/>
        </w:tabs>
        <w:ind w:left="4470" w:hanging="400"/>
      </w:pPr>
      <w:rPr>
        <w:rFonts w:ascii="Wingdings" w:hAnsi="Wingdings" w:cs="Wingdings" w:hint="default"/>
      </w:rPr>
    </w:lvl>
  </w:abstractNum>
  <w:abstractNum w:abstractNumId="27">
    <w:nsid w:val="7AB70D24"/>
    <w:multiLevelType w:val="hybridMultilevel"/>
    <w:tmpl w:val="1F38EB32"/>
    <w:lvl w:ilvl="0" w:tplc="5AFC0B5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  <w:bCs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3"/>
  </w:num>
  <w:num w:numId="5">
    <w:abstractNumId w:val="15"/>
  </w:num>
  <w:num w:numId="6">
    <w:abstractNumId w:val="18"/>
  </w:num>
  <w:num w:numId="7">
    <w:abstractNumId w:val="9"/>
  </w:num>
  <w:num w:numId="8">
    <w:abstractNumId w:val="12"/>
  </w:num>
  <w:num w:numId="9">
    <w:abstractNumId w:val="26"/>
  </w:num>
  <w:num w:numId="10">
    <w:abstractNumId w:val="3"/>
  </w:num>
  <w:num w:numId="11">
    <w:abstractNumId w:val="20"/>
  </w:num>
  <w:num w:numId="12">
    <w:abstractNumId w:val="17"/>
  </w:num>
  <w:num w:numId="13">
    <w:abstractNumId w:val="22"/>
  </w:num>
  <w:num w:numId="14">
    <w:abstractNumId w:val="1"/>
  </w:num>
  <w:num w:numId="15">
    <w:abstractNumId w:val="6"/>
  </w:num>
  <w:num w:numId="16">
    <w:abstractNumId w:val="27"/>
  </w:num>
  <w:num w:numId="17">
    <w:abstractNumId w:val="24"/>
  </w:num>
  <w:num w:numId="18">
    <w:abstractNumId w:val="10"/>
  </w:num>
  <w:num w:numId="19">
    <w:abstractNumId w:val="4"/>
  </w:num>
  <w:num w:numId="20">
    <w:abstractNumId w:val="8"/>
  </w:num>
  <w:num w:numId="21">
    <w:abstractNumId w:val="25"/>
  </w:num>
  <w:num w:numId="22">
    <w:abstractNumId w:val="19"/>
  </w:num>
  <w:num w:numId="23">
    <w:abstractNumId w:val="16"/>
  </w:num>
  <w:num w:numId="24">
    <w:abstractNumId w:val="5"/>
  </w:num>
  <w:num w:numId="25">
    <w:abstractNumId w:val="7"/>
  </w:num>
  <w:num w:numId="26">
    <w:abstractNumId w:val="21"/>
  </w:num>
  <w:num w:numId="27">
    <w:abstractNumId w:val="2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bordersDoNotSurroundHeader/>
  <w:bordersDoNotSurroundFooter/>
  <w:defaultTabStop w:val="800"/>
  <w:doNotHyphenateCaps/>
  <w:drawingGridHorizontalSpacing w:val="12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312"/>
    <w:rsid w:val="000003EC"/>
    <w:rsid w:val="00004ED2"/>
    <w:rsid w:val="00014CE0"/>
    <w:rsid w:val="00015365"/>
    <w:rsid w:val="00015D5A"/>
    <w:rsid w:val="00020035"/>
    <w:rsid w:val="00020DA8"/>
    <w:rsid w:val="0002464F"/>
    <w:rsid w:val="00027295"/>
    <w:rsid w:val="0003278B"/>
    <w:rsid w:val="0003789F"/>
    <w:rsid w:val="00042590"/>
    <w:rsid w:val="00043953"/>
    <w:rsid w:val="00044107"/>
    <w:rsid w:val="000501C1"/>
    <w:rsid w:val="00050A45"/>
    <w:rsid w:val="00052228"/>
    <w:rsid w:val="00053920"/>
    <w:rsid w:val="00053B3F"/>
    <w:rsid w:val="00060BE0"/>
    <w:rsid w:val="00063304"/>
    <w:rsid w:val="00063C4F"/>
    <w:rsid w:val="00074123"/>
    <w:rsid w:val="000809DF"/>
    <w:rsid w:val="000849BE"/>
    <w:rsid w:val="00087C03"/>
    <w:rsid w:val="000979B8"/>
    <w:rsid w:val="000A0E1E"/>
    <w:rsid w:val="000B5DD7"/>
    <w:rsid w:val="000F0DA3"/>
    <w:rsid w:val="000F1210"/>
    <w:rsid w:val="000F1E76"/>
    <w:rsid w:val="000F227B"/>
    <w:rsid w:val="000F458A"/>
    <w:rsid w:val="00101D9C"/>
    <w:rsid w:val="00103192"/>
    <w:rsid w:val="00110F31"/>
    <w:rsid w:val="00113897"/>
    <w:rsid w:val="001138BB"/>
    <w:rsid w:val="00113EE6"/>
    <w:rsid w:val="001160EF"/>
    <w:rsid w:val="00122123"/>
    <w:rsid w:val="001232C6"/>
    <w:rsid w:val="00130C50"/>
    <w:rsid w:val="00151519"/>
    <w:rsid w:val="0015498A"/>
    <w:rsid w:val="0015591D"/>
    <w:rsid w:val="00162362"/>
    <w:rsid w:val="00171EB1"/>
    <w:rsid w:val="0018214F"/>
    <w:rsid w:val="00185ADB"/>
    <w:rsid w:val="00191128"/>
    <w:rsid w:val="001969AE"/>
    <w:rsid w:val="001A4729"/>
    <w:rsid w:val="001B0403"/>
    <w:rsid w:val="001B0D72"/>
    <w:rsid w:val="001B2C1C"/>
    <w:rsid w:val="001B3DF8"/>
    <w:rsid w:val="001B50A8"/>
    <w:rsid w:val="001C3B3D"/>
    <w:rsid w:val="001D272A"/>
    <w:rsid w:val="001D3161"/>
    <w:rsid w:val="001D6B08"/>
    <w:rsid w:val="001E444E"/>
    <w:rsid w:val="001E523F"/>
    <w:rsid w:val="001E6FE0"/>
    <w:rsid w:val="001F32D7"/>
    <w:rsid w:val="001F488B"/>
    <w:rsid w:val="001F5C97"/>
    <w:rsid w:val="002034DD"/>
    <w:rsid w:val="00207A75"/>
    <w:rsid w:val="00213EC8"/>
    <w:rsid w:val="00215BEE"/>
    <w:rsid w:val="0022178E"/>
    <w:rsid w:val="00226A8D"/>
    <w:rsid w:val="0023690A"/>
    <w:rsid w:val="002371F6"/>
    <w:rsid w:val="00237669"/>
    <w:rsid w:val="00244D18"/>
    <w:rsid w:val="002474AC"/>
    <w:rsid w:val="00254DFE"/>
    <w:rsid w:val="002551A9"/>
    <w:rsid w:val="0025617C"/>
    <w:rsid w:val="00257A2D"/>
    <w:rsid w:val="00270B59"/>
    <w:rsid w:val="00281A1C"/>
    <w:rsid w:val="00287E38"/>
    <w:rsid w:val="002942D6"/>
    <w:rsid w:val="00295504"/>
    <w:rsid w:val="002A048F"/>
    <w:rsid w:val="002A656D"/>
    <w:rsid w:val="002B1FDB"/>
    <w:rsid w:val="002B35EB"/>
    <w:rsid w:val="002C6EA3"/>
    <w:rsid w:val="002D5FC8"/>
    <w:rsid w:val="002E08C7"/>
    <w:rsid w:val="002E0D6C"/>
    <w:rsid w:val="002E777C"/>
    <w:rsid w:val="002E7E09"/>
    <w:rsid w:val="002F6B89"/>
    <w:rsid w:val="0030220D"/>
    <w:rsid w:val="003061A9"/>
    <w:rsid w:val="00306919"/>
    <w:rsid w:val="00307DBA"/>
    <w:rsid w:val="003110DD"/>
    <w:rsid w:val="00313774"/>
    <w:rsid w:val="00313CC5"/>
    <w:rsid w:val="00314AC2"/>
    <w:rsid w:val="0032269F"/>
    <w:rsid w:val="00323A02"/>
    <w:rsid w:val="00323B88"/>
    <w:rsid w:val="00330CAB"/>
    <w:rsid w:val="0033543E"/>
    <w:rsid w:val="00335C25"/>
    <w:rsid w:val="00356E1F"/>
    <w:rsid w:val="00357906"/>
    <w:rsid w:val="00367075"/>
    <w:rsid w:val="00371F06"/>
    <w:rsid w:val="0038640D"/>
    <w:rsid w:val="0039457D"/>
    <w:rsid w:val="003B56F4"/>
    <w:rsid w:val="003C0A69"/>
    <w:rsid w:val="003C19A7"/>
    <w:rsid w:val="003C6530"/>
    <w:rsid w:val="003D154C"/>
    <w:rsid w:val="003D1B9C"/>
    <w:rsid w:val="003F539A"/>
    <w:rsid w:val="003F6CEC"/>
    <w:rsid w:val="00403811"/>
    <w:rsid w:val="00413222"/>
    <w:rsid w:val="004140BF"/>
    <w:rsid w:val="00422F75"/>
    <w:rsid w:val="00427BA2"/>
    <w:rsid w:val="00433CA2"/>
    <w:rsid w:val="004414C5"/>
    <w:rsid w:val="004425C6"/>
    <w:rsid w:val="0044484C"/>
    <w:rsid w:val="00447914"/>
    <w:rsid w:val="00452F8B"/>
    <w:rsid w:val="004609F6"/>
    <w:rsid w:val="00465B54"/>
    <w:rsid w:val="004713C3"/>
    <w:rsid w:val="0048505E"/>
    <w:rsid w:val="004868CE"/>
    <w:rsid w:val="004933D6"/>
    <w:rsid w:val="00494E5C"/>
    <w:rsid w:val="00496A83"/>
    <w:rsid w:val="004A4979"/>
    <w:rsid w:val="004B1503"/>
    <w:rsid w:val="004B4A8A"/>
    <w:rsid w:val="004B5B26"/>
    <w:rsid w:val="004B7BFA"/>
    <w:rsid w:val="004B7C09"/>
    <w:rsid w:val="004D1102"/>
    <w:rsid w:val="004E2F53"/>
    <w:rsid w:val="004E3D30"/>
    <w:rsid w:val="004E5182"/>
    <w:rsid w:val="004E51AD"/>
    <w:rsid w:val="004E5488"/>
    <w:rsid w:val="004E6270"/>
    <w:rsid w:val="004F4563"/>
    <w:rsid w:val="004F4C5B"/>
    <w:rsid w:val="004F7E56"/>
    <w:rsid w:val="005021F3"/>
    <w:rsid w:val="00506EDA"/>
    <w:rsid w:val="00507AC5"/>
    <w:rsid w:val="005111A2"/>
    <w:rsid w:val="00512481"/>
    <w:rsid w:val="005203C7"/>
    <w:rsid w:val="0052775A"/>
    <w:rsid w:val="00533D85"/>
    <w:rsid w:val="00534513"/>
    <w:rsid w:val="00535666"/>
    <w:rsid w:val="00537D0A"/>
    <w:rsid w:val="00541236"/>
    <w:rsid w:val="005449FF"/>
    <w:rsid w:val="00552CEB"/>
    <w:rsid w:val="00555F80"/>
    <w:rsid w:val="00565C42"/>
    <w:rsid w:val="005671A8"/>
    <w:rsid w:val="00570E9A"/>
    <w:rsid w:val="00573FF1"/>
    <w:rsid w:val="0058164C"/>
    <w:rsid w:val="005844B9"/>
    <w:rsid w:val="00584972"/>
    <w:rsid w:val="005932CB"/>
    <w:rsid w:val="00594D6B"/>
    <w:rsid w:val="005966DD"/>
    <w:rsid w:val="005A1A09"/>
    <w:rsid w:val="005A51A5"/>
    <w:rsid w:val="005B092B"/>
    <w:rsid w:val="005C0BCC"/>
    <w:rsid w:val="005C3548"/>
    <w:rsid w:val="005C3DDA"/>
    <w:rsid w:val="005C6E80"/>
    <w:rsid w:val="005D3EC7"/>
    <w:rsid w:val="005D54BE"/>
    <w:rsid w:val="005E004E"/>
    <w:rsid w:val="005E2434"/>
    <w:rsid w:val="005E4312"/>
    <w:rsid w:val="005E61B8"/>
    <w:rsid w:val="005E6BC4"/>
    <w:rsid w:val="005F224E"/>
    <w:rsid w:val="005F276C"/>
    <w:rsid w:val="005F73C1"/>
    <w:rsid w:val="006018DA"/>
    <w:rsid w:val="00606633"/>
    <w:rsid w:val="0062014C"/>
    <w:rsid w:val="00621A4D"/>
    <w:rsid w:val="0063462E"/>
    <w:rsid w:val="00635256"/>
    <w:rsid w:val="00650838"/>
    <w:rsid w:val="00660EDE"/>
    <w:rsid w:val="00664DA8"/>
    <w:rsid w:val="00674326"/>
    <w:rsid w:val="00677362"/>
    <w:rsid w:val="00682F88"/>
    <w:rsid w:val="006832EB"/>
    <w:rsid w:val="00685602"/>
    <w:rsid w:val="00686505"/>
    <w:rsid w:val="00697D74"/>
    <w:rsid w:val="006A2B1C"/>
    <w:rsid w:val="006A6E09"/>
    <w:rsid w:val="006A6FA1"/>
    <w:rsid w:val="006A7223"/>
    <w:rsid w:val="006B1B08"/>
    <w:rsid w:val="006B4C3B"/>
    <w:rsid w:val="006C14E1"/>
    <w:rsid w:val="006C2EB4"/>
    <w:rsid w:val="006C6562"/>
    <w:rsid w:val="006C7B91"/>
    <w:rsid w:val="006D0F55"/>
    <w:rsid w:val="006E3837"/>
    <w:rsid w:val="006E59FD"/>
    <w:rsid w:val="006F348F"/>
    <w:rsid w:val="006F6423"/>
    <w:rsid w:val="00700B55"/>
    <w:rsid w:val="00700FEF"/>
    <w:rsid w:val="00707674"/>
    <w:rsid w:val="007114E3"/>
    <w:rsid w:val="00711E64"/>
    <w:rsid w:val="0073260D"/>
    <w:rsid w:val="00743459"/>
    <w:rsid w:val="00744B2C"/>
    <w:rsid w:val="00751697"/>
    <w:rsid w:val="0076146E"/>
    <w:rsid w:val="007742CE"/>
    <w:rsid w:val="00775A63"/>
    <w:rsid w:val="0077734A"/>
    <w:rsid w:val="00781699"/>
    <w:rsid w:val="00784B30"/>
    <w:rsid w:val="00786B2C"/>
    <w:rsid w:val="00797412"/>
    <w:rsid w:val="007A0F40"/>
    <w:rsid w:val="007A58D3"/>
    <w:rsid w:val="007B0513"/>
    <w:rsid w:val="007B2200"/>
    <w:rsid w:val="007B223A"/>
    <w:rsid w:val="007B595E"/>
    <w:rsid w:val="007D68C7"/>
    <w:rsid w:val="007E4032"/>
    <w:rsid w:val="007F2A9F"/>
    <w:rsid w:val="00800D81"/>
    <w:rsid w:val="00802CBE"/>
    <w:rsid w:val="008131F3"/>
    <w:rsid w:val="00815A18"/>
    <w:rsid w:val="00820BC2"/>
    <w:rsid w:val="00834005"/>
    <w:rsid w:val="00834A4E"/>
    <w:rsid w:val="00834C32"/>
    <w:rsid w:val="00841158"/>
    <w:rsid w:val="00842C1C"/>
    <w:rsid w:val="00844EB7"/>
    <w:rsid w:val="008471D7"/>
    <w:rsid w:val="00853AAC"/>
    <w:rsid w:val="00855E85"/>
    <w:rsid w:val="008579DF"/>
    <w:rsid w:val="008607A2"/>
    <w:rsid w:val="008657AC"/>
    <w:rsid w:val="0086789C"/>
    <w:rsid w:val="00882DB2"/>
    <w:rsid w:val="00885EAB"/>
    <w:rsid w:val="00894203"/>
    <w:rsid w:val="00895E51"/>
    <w:rsid w:val="008A3B82"/>
    <w:rsid w:val="008A5247"/>
    <w:rsid w:val="008A5396"/>
    <w:rsid w:val="008C188B"/>
    <w:rsid w:val="008C685F"/>
    <w:rsid w:val="008C7539"/>
    <w:rsid w:val="008D01DF"/>
    <w:rsid w:val="008E0E95"/>
    <w:rsid w:val="008E67BD"/>
    <w:rsid w:val="008E6FE7"/>
    <w:rsid w:val="008F2ABF"/>
    <w:rsid w:val="008F48CC"/>
    <w:rsid w:val="00907CED"/>
    <w:rsid w:val="00911033"/>
    <w:rsid w:val="009110B5"/>
    <w:rsid w:val="009176C4"/>
    <w:rsid w:val="009224FD"/>
    <w:rsid w:val="00940284"/>
    <w:rsid w:val="00942947"/>
    <w:rsid w:val="00944B52"/>
    <w:rsid w:val="00946DF6"/>
    <w:rsid w:val="009601E6"/>
    <w:rsid w:val="009628A0"/>
    <w:rsid w:val="0096548C"/>
    <w:rsid w:val="00975695"/>
    <w:rsid w:val="0098133F"/>
    <w:rsid w:val="00984408"/>
    <w:rsid w:val="00992873"/>
    <w:rsid w:val="00996E50"/>
    <w:rsid w:val="009A12D4"/>
    <w:rsid w:val="009A5889"/>
    <w:rsid w:val="009A6332"/>
    <w:rsid w:val="009A78D3"/>
    <w:rsid w:val="009B09D4"/>
    <w:rsid w:val="009B292B"/>
    <w:rsid w:val="009C1CCA"/>
    <w:rsid w:val="009C276D"/>
    <w:rsid w:val="009C67B8"/>
    <w:rsid w:val="009C7131"/>
    <w:rsid w:val="009D0EAE"/>
    <w:rsid w:val="009D228C"/>
    <w:rsid w:val="009F2C2C"/>
    <w:rsid w:val="009F625D"/>
    <w:rsid w:val="009F6C39"/>
    <w:rsid w:val="009F6DEA"/>
    <w:rsid w:val="00A03536"/>
    <w:rsid w:val="00A10A7B"/>
    <w:rsid w:val="00A225A0"/>
    <w:rsid w:val="00A27DAA"/>
    <w:rsid w:val="00A33786"/>
    <w:rsid w:val="00A367A6"/>
    <w:rsid w:val="00A3684B"/>
    <w:rsid w:val="00A42228"/>
    <w:rsid w:val="00A45FB3"/>
    <w:rsid w:val="00A46AE9"/>
    <w:rsid w:val="00A525C8"/>
    <w:rsid w:val="00A53EAE"/>
    <w:rsid w:val="00A709FB"/>
    <w:rsid w:val="00A816CF"/>
    <w:rsid w:val="00A820AC"/>
    <w:rsid w:val="00A87AED"/>
    <w:rsid w:val="00A90CD3"/>
    <w:rsid w:val="00A96455"/>
    <w:rsid w:val="00AB074A"/>
    <w:rsid w:val="00AB0E8A"/>
    <w:rsid w:val="00AB3304"/>
    <w:rsid w:val="00AB4912"/>
    <w:rsid w:val="00AB6935"/>
    <w:rsid w:val="00AC504D"/>
    <w:rsid w:val="00AD1324"/>
    <w:rsid w:val="00AD4051"/>
    <w:rsid w:val="00AE444B"/>
    <w:rsid w:val="00AF2476"/>
    <w:rsid w:val="00B012B1"/>
    <w:rsid w:val="00B02EDC"/>
    <w:rsid w:val="00B03368"/>
    <w:rsid w:val="00B036CA"/>
    <w:rsid w:val="00B05013"/>
    <w:rsid w:val="00B0756A"/>
    <w:rsid w:val="00B12CF9"/>
    <w:rsid w:val="00B17FA5"/>
    <w:rsid w:val="00B242C4"/>
    <w:rsid w:val="00B4097B"/>
    <w:rsid w:val="00B426AF"/>
    <w:rsid w:val="00B45717"/>
    <w:rsid w:val="00B45D05"/>
    <w:rsid w:val="00B51A83"/>
    <w:rsid w:val="00B56B66"/>
    <w:rsid w:val="00B61AAB"/>
    <w:rsid w:val="00B674A6"/>
    <w:rsid w:val="00B829D7"/>
    <w:rsid w:val="00B8543B"/>
    <w:rsid w:val="00B85765"/>
    <w:rsid w:val="00B8767B"/>
    <w:rsid w:val="00B915AF"/>
    <w:rsid w:val="00B95A51"/>
    <w:rsid w:val="00BA3D97"/>
    <w:rsid w:val="00BB171D"/>
    <w:rsid w:val="00BC4053"/>
    <w:rsid w:val="00BC472C"/>
    <w:rsid w:val="00BD5647"/>
    <w:rsid w:val="00BE0311"/>
    <w:rsid w:val="00BF3061"/>
    <w:rsid w:val="00BF50C8"/>
    <w:rsid w:val="00C105A7"/>
    <w:rsid w:val="00C11446"/>
    <w:rsid w:val="00C1168C"/>
    <w:rsid w:val="00C11B49"/>
    <w:rsid w:val="00C13AFF"/>
    <w:rsid w:val="00C15DF5"/>
    <w:rsid w:val="00C170A3"/>
    <w:rsid w:val="00C17114"/>
    <w:rsid w:val="00C17D06"/>
    <w:rsid w:val="00C2663A"/>
    <w:rsid w:val="00C3256A"/>
    <w:rsid w:val="00C41449"/>
    <w:rsid w:val="00C5405C"/>
    <w:rsid w:val="00C54E81"/>
    <w:rsid w:val="00C60274"/>
    <w:rsid w:val="00C73E6C"/>
    <w:rsid w:val="00C854B0"/>
    <w:rsid w:val="00C951B0"/>
    <w:rsid w:val="00CA0497"/>
    <w:rsid w:val="00CA7DE2"/>
    <w:rsid w:val="00CB3007"/>
    <w:rsid w:val="00CB3659"/>
    <w:rsid w:val="00CB4CA7"/>
    <w:rsid w:val="00CB5D90"/>
    <w:rsid w:val="00CB70B9"/>
    <w:rsid w:val="00CC0CAE"/>
    <w:rsid w:val="00CC21CA"/>
    <w:rsid w:val="00CC332B"/>
    <w:rsid w:val="00CC3923"/>
    <w:rsid w:val="00CD2A67"/>
    <w:rsid w:val="00CD2C83"/>
    <w:rsid w:val="00CD7B8D"/>
    <w:rsid w:val="00CE301E"/>
    <w:rsid w:val="00CE55E7"/>
    <w:rsid w:val="00D00123"/>
    <w:rsid w:val="00D01706"/>
    <w:rsid w:val="00D04DB6"/>
    <w:rsid w:val="00D06431"/>
    <w:rsid w:val="00D07229"/>
    <w:rsid w:val="00D1258C"/>
    <w:rsid w:val="00D15DDA"/>
    <w:rsid w:val="00D36B64"/>
    <w:rsid w:val="00D375D2"/>
    <w:rsid w:val="00D402AF"/>
    <w:rsid w:val="00D4678C"/>
    <w:rsid w:val="00D52223"/>
    <w:rsid w:val="00D52337"/>
    <w:rsid w:val="00D54A13"/>
    <w:rsid w:val="00D640C1"/>
    <w:rsid w:val="00D644DE"/>
    <w:rsid w:val="00D67542"/>
    <w:rsid w:val="00D801E4"/>
    <w:rsid w:val="00D8226C"/>
    <w:rsid w:val="00D85E1C"/>
    <w:rsid w:val="00D93C54"/>
    <w:rsid w:val="00DA2865"/>
    <w:rsid w:val="00DB21AA"/>
    <w:rsid w:val="00DB612F"/>
    <w:rsid w:val="00DC2D47"/>
    <w:rsid w:val="00DD0C41"/>
    <w:rsid w:val="00DD43B1"/>
    <w:rsid w:val="00DD6787"/>
    <w:rsid w:val="00DD7ED3"/>
    <w:rsid w:val="00DF56DA"/>
    <w:rsid w:val="00E00814"/>
    <w:rsid w:val="00E026E9"/>
    <w:rsid w:val="00E04287"/>
    <w:rsid w:val="00E06057"/>
    <w:rsid w:val="00E07550"/>
    <w:rsid w:val="00E116F2"/>
    <w:rsid w:val="00E1275A"/>
    <w:rsid w:val="00E14D32"/>
    <w:rsid w:val="00E1700B"/>
    <w:rsid w:val="00E2182D"/>
    <w:rsid w:val="00E23E89"/>
    <w:rsid w:val="00E26025"/>
    <w:rsid w:val="00E3013E"/>
    <w:rsid w:val="00E30C95"/>
    <w:rsid w:val="00E322FA"/>
    <w:rsid w:val="00E33A5A"/>
    <w:rsid w:val="00E35E72"/>
    <w:rsid w:val="00E37350"/>
    <w:rsid w:val="00E5195B"/>
    <w:rsid w:val="00E66738"/>
    <w:rsid w:val="00E66AA7"/>
    <w:rsid w:val="00E7576B"/>
    <w:rsid w:val="00E76F07"/>
    <w:rsid w:val="00E9111E"/>
    <w:rsid w:val="00E91216"/>
    <w:rsid w:val="00E92EC9"/>
    <w:rsid w:val="00EB1770"/>
    <w:rsid w:val="00EB4C58"/>
    <w:rsid w:val="00EB7F02"/>
    <w:rsid w:val="00EC15B2"/>
    <w:rsid w:val="00EC3212"/>
    <w:rsid w:val="00ED3CC6"/>
    <w:rsid w:val="00ED6482"/>
    <w:rsid w:val="00ED6F04"/>
    <w:rsid w:val="00ED6FF7"/>
    <w:rsid w:val="00EE49C5"/>
    <w:rsid w:val="00F063AC"/>
    <w:rsid w:val="00F1618D"/>
    <w:rsid w:val="00F17853"/>
    <w:rsid w:val="00F22A84"/>
    <w:rsid w:val="00F24D38"/>
    <w:rsid w:val="00F257D8"/>
    <w:rsid w:val="00F31E38"/>
    <w:rsid w:val="00F35A2E"/>
    <w:rsid w:val="00F37779"/>
    <w:rsid w:val="00F512E6"/>
    <w:rsid w:val="00F84400"/>
    <w:rsid w:val="00F92F3D"/>
    <w:rsid w:val="00F93AE6"/>
    <w:rsid w:val="00FA44FA"/>
    <w:rsid w:val="00FB0C23"/>
    <w:rsid w:val="00FB2040"/>
    <w:rsid w:val="00FE30E3"/>
    <w:rsid w:val="00FE647A"/>
    <w:rsid w:val="00FF121B"/>
    <w:rsid w:val="00FF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43B"/>
    <w:rPr>
      <w:kern w:val="0"/>
      <w:sz w:val="24"/>
      <w:szCs w:val="24"/>
      <w:lang w:val="en-AU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543B"/>
    <w:pPr>
      <w:keepNext/>
      <w:ind w:right="1052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932CB"/>
    <w:rPr>
      <w:rFonts w:ascii="Cambria" w:eastAsia="宋体" w:hAnsi="Cambria" w:cs="Cambria"/>
      <w:b/>
      <w:bCs/>
      <w:kern w:val="0"/>
      <w:sz w:val="24"/>
      <w:szCs w:val="24"/>
      <w:lang w:val="en-AU" w:eastAsia="en-US"/>
    </w:rPr>
  </w:style>
  <w:style w:type="table" w:styleId="TableGrid">
    <w:name w:val="Table Grid"/>
    <w:basedOn w:val="TableNormal"/>
    <w:uiPriority w:val="99"/>
    <w:rsid w:val="00F22A84"/>
    <w:pPr>
      <w:widowControl w:val="0"/>
      <w:wordWrap w:val="0"/>
      <w:autoSpaceDE w:val="0"/>
      <w:autoSpaceDN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22A8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F22A84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character" w:styleId="FootnoteReference">
    <w:name w:val="footnote reference"/>
    <w:basedOn w:val="DefaultParagraphFont"/>
    <w:uiPriority w:val="99"/>
    <w:semiHidden/>
    <w:rsid w:val="00F22A84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8543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paragraph" w:styleId="Footer">
    <w:name w:val="footer"/>
    <w:basedOn w:val="Normal"/>
    <w:link w:val="FooterChar"/>
    <w:uiPriority w:val="99"/>
    <w:rsid w:val="00B8543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paragraph" w:styleId="BodyText3">
    <w:name w:val="Body Text 3"/>
    <w:basedOn w:val="Normal"/>
    <w:link w:val="BodyText3Char"/>
    <w:uiPriority w:val="99"/>
    <w:rsid w:val="00B8543B"/>
    <w:pPr>
      <w:tabs>
        <w:tab w:val="left" w:pos="4860"/>
      </w:tabs>
      <w:ind w:right="26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932CB"/>
    <w:rPr>
      <w:kern w:val="0"/>
      <w:sz w:val="16"/>
      <w:szCs w:val="16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5B092B"/>
    <w:pPr>
      <w:widowControl w:val="0"/>
      <w:wordWrap w:val="0"/>
      <w:autoSpaceDE w:val="0"/>
      <w:autoSpaceDN w:val="0"/>
      <w:ind w:leftChars="1203" w:left="2606" w:hangingChars="100" w:hanging="200"/>
      <w:jc w:val="both"/>
    </w:pPr>
    <w:rPr>
      <w:rFonts w:ascii="Batang" w:cs="Batang"/>
      <w:kern w:val="2"/>
      <w:sz w:val="20"/>
      <w:szCs w:val="20"/>
      <w:lang w:val="en-US"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932CB"/>
    <w:rPr>
      <w:kern w:val="0"/>
      <w:sz w:val="24"/>
      <w:szCs w:val="24"/>
      <w:lang w:val="en-AU" w:eastAsia="en-US"/>
    </w:rPr>
  </w:style>
  <w:style w:type="character" w:styleId="PageNumber">
    <w:name w:val="page number"/>
    <w:basedOn w:val="DefaultParagraphFont"/>
    <w:uiPriority w:val="99"/>
    <w:rsid w:val="0062014C"/>
  </w:style>
  <w:style w:type="paragraph" w:customStyle="1" w:styleId="MS">
    <w:name w:val="MS바탕글"/>
    <w:basedOn w:val="Normal"/>
    <w:uiPriority w:val="99"/>
    <w:rsid w:val="005966DD"/>
    <w:pPr>
      <w:snapToGrid w:val="0"/>
      <w:spacing w:line="384" w:lineRule="auto"/>
      <w:jc w:val="both"/>
    </w:pPr>
    <w:rPr>
      <w:rFonts w:ascii="Batang" w:cs="Batang"/>
      <w:color w:val="000000"/>
      <w:lang w:val="en-US" w:eastAsia="ko-KR"/>
    </w:rPr>
  </w:style>
  <w:style w:type="character" w:customStyle="1" w:styleId="UnresolvedMention">
    <w:name w:val="Unresolved Mention"/>
    <w:basedOn w:val="DefaultParagraphFont"/>
    <w:uiPriority w:val="99"/>
    <w:semiHidden/>
    <w:rsid w:val="0023690A"/>
    <w:rPr>
      <w:color w:val="auto"/>
      <w:shd w:val="clear" w:color="auto" w:fill="auto"/>
    </w:rPr>
  </w:style>
  <w:style w:type="character" w:styleId="FollowedHyperlink">
    <w:name w:val="FollowedHyperlink"/>
    <w:basedOn w:val="DefaultParagraphFont"/>
    <w:uiPriority w:val="99"/>
    <w:rsid w:val="0023690A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46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icchina@163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ody@sin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comicon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119</Words>
  <Characters>682</Characters>
  <Application>Microsoft Office Outlook</Application>
  <DocSecurity>0</DocSecurity>
  <Lines>0</Lines>
  <Paragraphs>0</Paragraphs>
  <ScaleCrop>false</ScaleCrop>
  <Company>KOREA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만화</dc:creator>
  <cp:keywords/>
  <dc:description/>
  <cp:lastModifiedBy>shaowh</cp:lastModifiedBy>
  <cp:revision>14</cp:revision>
  <cp:lastPrinted>2010-06-09T02:23:00Z</cp:lastPrinted>
  <dcterms:created xsi:type="dcterms:W3CDTF">2023-07-15T14:18:00Z</dcterms:created>
  <dcterms:modified xsi:type="dcterms:W3CDTF">2023-07-23T07:50:00Z</dcterms:modified>
</cp:coreProperties>
</file>